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30F2EC3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1F180F">
        <w:t>6</w:t>
      </w:r>
      <w:r>
        <w:tab/>
      </w:r>
      <w:r>
        <w:tab/>
      </w:r>
      <w:r w:rsidR="00984308" w:rsidRPr="00984308">
        <w:t>R4-2</w:t>
      </w:r>
      <w:r w:rsidR="00586D0A" w:rsidRPr="00586D0A">
        <w:t>3</w:t>
      </w:r>
      <w:r w:rsidR="00811A62">
        <w:t>02729</w:t>
      </w:r>
    </w:p>
    <w:p w14:paraId="4A8CACC6" w14:textId="740DB10F" w:rsidR="00F72F4F" w:rsidRPr="00FD166F" w:rsidRDefault="001F180F" w:rsidP="00F72F4F">
      <w:pPr>
        <w:pStyle w:val="CH"/>
        <w:tabs>
          <w:tab w:val="clear" w:pos="7920"/>
        </w:tabs>
        <w:rPr>
          <w:b w:val="0"/>
        </w:rPr>
      </w:pPr>
      <w:r>
        <w:t>Athens</w:t>
      </w:r>
      <w:r w:rsidRPr="00EC4847">
        <w:t xml:space="preserve">, </w:t>
      </w:r>
      <w:r>
        <w:t>Greece, February</w:t>
      </w:r>
      <w:r w:rsidRPr="00A14D3F">
        <w:t xml:space="preserve"> </w:t>
      </w:r>
      <w:r>
        <w:t>27</w:t>
      </w:r>
      <w:r>
        <w:rPr>
          <w:vertAlign w:val="superscript"/>
        </w:rPr>
        <w:t>th</w:t>
      </w:r>
      <w:r w:rsidRPr="00A14D3F">
        <w:t xml:space="preserve"> – </w:t>
      </w:r>
      <w:r>
        <w:t>March 3</w:t>
      </w:r>
      <w:r>
        <w:rPr>
          <w:vertAlign w:val="superscript"/>
        </w:rPr>
        <w:t>rd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3C17CC1B" w14:textId="77777777" w:rsidR="00BF5A53" w:rsidRPr="00CF195E" w:rsidRDefault="00BF5A53" w:rsidP="00BF5A53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0AAC3608" w14:textId="11A2CC54" w:rsidR="006E08A4" w:rsidRPr="006B643B" w:rsidRDefault="006E08A4" w:rsidP="006E08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Title:</w:t>
      </w:r>
      <w:r w:rsidRPr="000411B5">
        <w:rPr>
          <w:rFonts w:ascii="Arial" w:hAnsi="Arial" w:cs="Arial"/>
          <w:b/>
          <w:sz w:val="22"/>
          <w:szCs w:val="22"/>
        </w:rPr>
        <w:tab/>
      </w:r>
      <w:r w:rsidR="00ED7945" w:rsidRPr="00ED7945">
        <w:rPr>
          <w:rFonts w:ascii="Arial" w:hAnsi="Arial" w:cs="Arial"/>
          <w:bCs/>
          <w:sz w:val="22"/>
          <w:szCs w:val="22"/>
          <w:highlight w:val="yellow"/>
        </w:rPr>
        <w:t>Draft</w:t>
      </w:r>
      <w:r w:rsidR="00ED7945">
        <w:rPr>
          <w:rFonts w:ascii="Arial" w:hAnsi="Arial" w:cs="Arial"/>
          <w:bCs/>
          <w:sz w:val="22"/>
          <w:szCs w:val="22"/>
        </w:rPr>
        <w:t xml:space="preserve"> R</w:t>
      </w:r>
      <w:r w:rsidR="006B643B" w:rsidRPr="006B643B">
        <w:rPr>
          <w:rFonts w:ascii="Arial" w:hAnsi="Arial" w:cs="Arial"/>
          <w:bCs/>
          <w:sz w:val="22"/>
          <w:szCs w:val="22"/>
        </w:rPr>
        <w:t xml:space="preserve">eply </w:t>
      </w:r>
      <w:r w:rsidRPr="006B643B">
        <w:rPr>
          <w:rFonts w:ascii="Arial" w:hAnsi="Arial" w:cs="Arial"/>
          <w:bCs/>
          <w:sz w:val="22"/>
          <w:szCs w:val="22"/>
        </w:rPr>
        <w:t xml:space="preserve">LS </w:t>
      </w:r>
      <w:bookmarkStart w:id="1" w:name="OLE_LINK39"/>
      <w:r w:rsidRPr="006B643B">
        <w:rPr>
          <w:rFonts w:ascii="Arial" w:hAnsi="Arial" w:cs="Arial"/>
          <w:bCs/>
          <w:sz w:val="22"/>
          <w:szCs w:val="22"/>
        </w:rPr>
        <w:t xml:space="preserve">on </w:t>
      </w:r>
      <w:bookmarkEnd w:id="1"/>
      <w:r w:rsidR="006B643B">
        <w:rPr>
          <w:rFonts w:ascii="Arial" w:hAnsi="Arial" w:cs="Arial"/>
          <w:bCs/>
          <w:sz w:val="22"/>
          <w:szCs w:val="22"/>
        </w:rPr>
        <w:t>potential issue for Fallback Group requirement</w:t>
      </w:r>
      <w:r w:rsidRPr="006B643B">
        <w:rPr>
          <w:rFonts w:ascii="Arial" w:hAnsi="Arial" w:cs="Arial"/>
          <w:bCs/>
          <w:sz w:val="22"/>
          <w:szCs w:val="22"/>
        </w:rPr>
        <w:t xml:space="preserve">  </w:t>
      </w:r>
    </w:p>
    <w:p w14:paraId="0BA18B21" w14:textId="2A19913D" w:rsidR="006E08A4" w:rsidRPr="000411B5" w:rsidRDefault="006E08A4" w:rsidP="006E08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Response to:</w:t>
      </w:r>
      <w:r w:rsidRPr="000411B5">
        <w:rPr>
          <w:rFonts w:ascii="Arial" w:hAnsi="Arial" w:cs="Arial"/>
          <w:bCs/>
          <w:sz w:val="22"/>
          <w:szCs w:val="22"/>
        </w:rPr>
        <w:tab/>
      </w:r>
      <w:r w:rsidR="006B643B">
        <w:rPr>
          <w:rFonts w:ascii="Arial" w:hAnsi="Arial" w:cs="Arial"/>
          <w:bCs/>
          <w:sz w:val="22"/>
          <w:szCs w:val="22"/>
        </w:rPr>
        <w:t>R4-2300017 (R2-2213312)</w:t>
      </w:r>
    </w:p>
    <w:p w14:paraId="4F6329A2" w14:textId="77777777" w:rsidR="006E08A4" w:rsidRPr="000411B5" w:rsidRDefault="006E08A4" w:rsidP="006E08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Release:</w:t>
      </w:r>
      <w:r w:rsidRPr="000411B5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0411B5">
        <w:rPr>
          <w:rFonts w:ascii="Arial" w:hAnsi="Arial" w:cs="Arial" w:hint="eastAsia"/>
          <w:bCs/>
          <w:sz w:val="22"/>
          <w:szCs w:val="22"/>
        </w:rPr>
        <w:t>1</w:t>
      </w:r>
      <w:r w:rsidRPr="000411B5">
        <w:rPr>
          <w:rFonts w:ascii="Arial" w:hAnsi="Arial" w:cs="Arial"/>
          <w:bCs/>
          <w:sz w:val="22"/>
          <w:szCs w:val="22"/>
        </w:rPr>
        <w:t>7</w:t>
      </w:r>
    </w:p>
    <w:p w14:paraId="2A4111FB" w14:textId="77777777" w:rsidR="006E08A4" w:rsidRPr="000411B5" w:rsidRDefault="006E08A4" w:rsidP="006E08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Work Item:</w:t>
      </w:r>
      <w:r w:rsidRPr="000411B5">
        <w:rPr>
          <w:rFonts w:ascii="Arial" w:hAnsi="Arial" w:cs="Arial"/>
          <w:bCs/>
          <w:sz w:val="22"/>
          <w:szCs w:val="22"/>
        </w:rPr>
        <w:tab/>
        <w:t>NR_RF_FR2_req_enh2-Core</w:t>
      </w:r>
    </w:p>
    <w:p w14:paraId="1D5B93C4" w14:textId="6F6A9678" w:rsidR="006E08A4" w:rsidRPr="000411B5" w:rsidRDefault="006E08A4" w:rsidP="006E08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Source:</w:t>
      </w:r>
      <w:r w:rsidRPr="000411B5">
        <w:rPr>
          <w:rFonts w:ascii="Arial" w:hAnsi="Arial" w:cs="Arial"/>
          <w:bCs/>
          <w:color w:val="FF0000"/>
          <w:sz w:val="22"/>
          <w:szCs w:val="22"/>
        </w:rPr>
        <w:tab/>
      </w:r>
      <w:r w:rsidRPr="000411B5">
        <w:rPr>
          <w:rFonts w:ascii="Arial" w:hAnsi="Arial" w:cs="Arial"/>
          <w:bCs/>
          <w:color w:val="000000" w:themeColor="text1"/>
          <w:sz w:val="22"/>
          <w:szCs w:val="22"/>
        </w:rPr>
        <w:t>Apple</w:t>
      </w:r>
      <w:r w:rsidR="00ED7945">
        <w:rPr>
          <w:rFonts w:ascii="Arial" w:hAnsi="Arial" w:cs="Arial"/>
          <w:bCs/>
          <w:color w:val="000000" w:themeColor="text1"/>
          <w:sz w:val="22"/>
          <w:szCs w:val="22"/>
        </w:rPr>
        <w:t xml:space="preserve"> [</w:t>
      </w:r>
      <w:r w:rsidR="00ED7945" w:rsidRPr="00ED7945">
        <w:rPr>
          <w:rFonts w:ascii="Arial" w:hAnsi="Arial" w:cs="Arial"/>
          <w:bCs/>
          <w:color w:val="000000" w:themeColor="text1"/>
          <w:sz w:val="22"/>
          <w:szCs w:val="22"/>
          <w:highlight w:val="yellow"/>
        </w:rPr>
        <w:t>to be RAN4</w:t>
      </w:r>
      <w:r w:rsidR="00ED7945">
        <w:rPr>
          <w:rFonts w:ascii="Arial" w:hAnsi="Arial" w:cs="Arial"/>
          <w:bCs/>
          <w:color w:val="000000" w:themeColor="text1"/>
          <w:sz w:val="22"/>
          <w:szCs w:val="22"/>
        </w:rPr>
        <w:t>]</w:t>
      </w:r>
    </w:p>
    <w:p w14:paraId="5D4087EA" w14:textId="77777777" w:rsidR="006E08A4" w:rsidRPr="000411B5" w:rsidRDefault="006E08A4" w:rsidP="006E08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To:</w:t>
      </w:r>
      <w:r w:rsidRPr="000411B5">
        <w:rPr>
          <w:rFonts w:ascii="Arial" w:hAnsi="Arial" w:cs="Arial"/>
          <w:bCs/>
          <w:sz w:val="22"/>
          <w:szCs w:val="22"/>
        </w:rPr>
        <w:tab/>
        <w:t>RAN2</w:t>
      </w:r>
    </w:p>
    <w:p w14:paraId="0FAB0150" w14:textId="77777777" w:rsidR="006E08A4" w:rsidRPr="000411B5" w:rsidRDefault="006E08A4" w:rsidP="006E08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Cc:</w:t>
      </w:r>
      <w:r w:rsidRPr="000411B5">
        <w:rPr>
          <w:rFonts w:ascii="Arial" w:hAnsi="Arial" w:cs="Arial"/>
          <w:bCs/>
          <w:sz w:val="22"/>
          <w:szCs w:val="22"/>
        </w:rPr>
        <w:tab/>
      </w:r>
    </w:p>
    <w:p w14:paraId="2E5E23B8" w14:textId="77777777" w:rsidR="006E08A4" w:rsidRPr="000411B5" w:rsidRDefault="006E08A4" w:rsidP="006E08A4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Contact Person:</w:t>
      </w:r>
      <w:r w:rsidRPr="000411B5">
        <w:rPr>
          <w:rFonts w:ascii="Arial" w:hAnsi="Arial" w:cs="Arial"/>
          <w:bCs/>
          <w:sz w:val="22"/>
          <w:szCs w:val="22"/>
        </w:rPr>
        <w:tab/>
      </w:r>
    </w:p>
    <w:p w14:paraId="6C8D1286" w14:textId="77777777" w:rsidR="006E08A4" w:rsidRPr="000411B5" w:rsidRDefault="006E08A4" w:rsidP="006E08A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0411B5">
        <w:rPr>
          <w:rFonts w:ascii="Arial" w:hAnsi="Arial" w:cs="Arial"/>
          <w:sz w:val="20"/>
          <w:szCs w:val="20"/>
        </w:rPr>
        <w:t>Name:</w:t>
      </w:r>
      <w:r w:rsidRPr="000411B5">
        <w:rPr>
          <w:rFonts w:ascii="Arial" w:hAnsi="Arial" w:cs="Arial"/>
          <w:sz w:val="20"/>
          <w:szCs w:val="20"/>
        </w:rPr>
        <w:tab/>
        <w:t>James Wang</w:t>
      </w:r>
    </w:p>
    <w:p w14:paraId="7B0C7FDC" w14:textId="77777777" w:rsidR="006E08A4" w:rsidRPr="000411B5" w:rsidRDefault="006E08A4" w:rsidP="006E08A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0411B5">
        <w:rPr>
          <w:rFonts w:ascii="Arial" w:hAnsi="Arial" w:cs="Arial"/>
          <w:sz w:val="20"/>
          <w:szCs w:val="20"/>
        </w:rPr>
        <w:t>E-mail Address:</w:t>
      </w:r>
      <w:r w:rsidRPr="000411B5">
        <w:rPr>
          <w:rFonts w:ascii="Arial" w:hAnsi="Arial" w:cs="Arial"/>
          <w:sz w:val="20"/>
          <w:szCs w:val="20"/>
        </w:rPr>
        <w:tab/>
        <w:t xml:space="preserve"> fucheng_wang@apple.com </w:t>
      </w:r>
    </w:p>
    <w:p w14:paraId="29920B64" w14:textId="77777777" w:rsidR="006E08A4" w:rsidRDefault="006E08A4" w:rsidP="006E08A4">
      <w:pPr>
        <w:spacing w:after="60"/>
        <w:ind w:left="1985" w:hanging="1985"/>
        <w:rPr>
          <w:rFonts w:ascii="Arial" w:hAnsi="Arial" w:cs="Arial"/>
          <w:b/>
        </w:rPr>
      </w:pPr>
    </w:p>
    <w:p w14:paraId="62CBC787" w14:textId="77777777" w:rsidR="006E08A4" w:rsidRPr="000411B5" w:rsidRDefault="006E08A4" w:rsidP="006E08A4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>Send any reply LS to:</w:t>
      </w:r>
      <w:r w:rsidRPr="000411B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0411B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0411B5">
        <w:rPr>
          <w:rFonts w:ascii="Arial" w:hAnsi="Arial" w:cs="Arial"/>
          <w:b/>
          <w:sz w:val="22"/>
          <w:szCs w:val="22"/>
        </w:rPr>
        <w:t xml:space="preserve"> </w:t>
      </w:r>
      <w:r w:rsidRPr="000411B5">
        <w:rPr>
          <w:rFonts w:ascii="Arial" w:hAnsi="Arial" w:cs="Arial"/>
          <w:bCs/>
          <w:sz w:val="22"/>
          <w:szCs w:val="22"/>
        </w:rPr>
        <w:tab/>
      </w:r>
    </w:p>
    <w:p w14:paraId="3EB27BD5" w14:textId="77777777" w:rsidR="006E08A4" w:rsidRPr="000411B5" w:rsidRDefault="006E08A4" w:rsidP="006E08A4">
      <w:pPr>
        <w:tabs>
          <w:tab w:val="left" w:pos="2268"/>
        </w:tabs>
        <w:rPr>
          <w:b/>
          <w:sz w:val="22"/>
          <w:szCs w:val="22"/>
        </w:rPr>
      </w:pPr>
    </w:p>
    <w:p w14:paraId="60456289" w14:textId="77777777" w:rsidR="006E08A4" w:rsidRPr="000411B5" w:rsidRDefault="006E08A4" w:rsidP="006E08A4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0411B5">
        <w:rPr>
          <w:rFonts w:ascii="Arial" w:hAnsi="Arial" w:cs="Arial"/>
          <w:b/>
          <w:sz w:val="22"/>
          <w:szCs w:val="22"/>
        </w:rPr>
        <w:t xml:space="preserve">Attachments: </w:t>
      </w:r>
    </w:p>
    <w:p w14:paraId="60E1F889" w14:textId="77777777" w:rsidR="006E08A4" w:rsidRPr="004D2EF7" w:rsidRDefault="006E08A4" w:rsidP="006E08A4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None</w:t>
      </w:r>
    </w:p>
    <w:p w14:paraId="580886A5" w14:textId="77777777" w:rsidR="006E08A4" w:rsidRPr="00E13DCA" w:rsidRDefault="006E08A4" w:rsidP="006E08A4">
      <w:pPr>
        <w:tabs>
          <w:tab w:val="left" w:pos="2268"/>
        </w:tabs>
        <w:rPr>
          <w:rFonts w:ascii="Arial" w:hAnsi="Arial" w:cs="Arial"/>
          <w:bCs/>
        </w:rPr>
      </w:pPr>
    </w:p>
    <w:p w14:paraId="5A2250D7" w14:textId="77777777" w:rsidR="006E08A4" w:rsidRPr="0057672C" w:rsidRDefault="006E08A4" w:rsidP="006E08A4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71842D55" w14:textId="77777777" w:rsidR="006E08A4" w:rsidRDefault="006E08A4" w:rsidP="006E08A4">
      <w:pPr>
        <w:jc w:val="both"/>
        <w:rPr>
          <w:rFonts w:ascii="Arial" w:hAnsi="Arial" w:cs="Arial"/>
          <w:sz w:val="22"/>
          <w:szCs w:val="22"/>
        </w:rPr>
      </w:pPr>
    </w:p>
    <w:p w14:paraId="101253F7" w14:textId="2472EA60" w:rsidR="006E08A4" w:rsidRDefault="006B643B" w:rsidP="006E08A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</w:rPr>
        <w:t xml:space="preserve">RAN4 would like to thank RAN2 for the reply on the </w:t>
      </w:r>
      <w:r w:rsidRPr="006B643B">
        <w:rPr>
          <w:rFonts w:ascii="Arial" w:hAnsi="Arial" w:cs="Arial"/>
          <w:bCs/>
          <w:sz w:val="20"/>
          <w:szCs w:val="20"/>
        </w:rPr>
        <w:t>new contiguous BW classes for legacy networks</w:t>
      </w:r>
      <w:r>
        <w:rPr>
          <w:rFonts w:ascii="Arial" w:hAnsi="Arial" w:cs="Arial"/>
          <w:bCs/>
          <w:sz w:val="20"/>
          <w:szCs w:val="20"/>
        </w:rPr>
        <w:t xml:space="preserve"> and the potential issue raised related to </w:t>
      </w:r>
      <w:r w:rsidRPr="006B643B">
        <w:rPr>
          <w:rFonts w:ascii="Arial" w:hAnsi="Arial" w:cs="Arial"/>
          <w:bCs/>
          <w:sz w:val="20"/>
          <w:szCs w:val="20"/>
        </w:rPr>
        <w:t>RAN4’s “Fallback Group” requirement for bandwidth class</w:t>
      </w:r>
      <w:r>
        <w:rPr>
          <w:rFonts w:ascii="Arial" w:hAnsi="Arial" w:cs="Arial"/>
          <w:bCs/>
          <w:sz w:val="20"/>
          <w:szCs w:val="20"/>
        </w:rPr>
        <w:t xml:space="preserve">. In RAN4’s view, the </w:t>
      </w:r>
      <w:r w:rsidRPr="006B643B">
        <w:rPr>
          <w:rFonts w:ascii="Arial" w:hAnsi="Arial" w:cs="Arial"/>
          <w:bCs/>
          <w:sz w:val="20"/>
          <w:szCs w:val="20"/>
        </w:rPr>
        <w:t>CA configurations listed in RAN4 specifications is not an indication of UE capability, but the configurations which may be deployed in the network.</w:t>
      </w:r>
      <w:r>
        <w:rPr>
          <w:rFonts w:ascii="Arial" w:hAnsi="Arial" w:cs="Arial"/>
          <w:bCs/>
          <w:sz w:val="20"/>
          <w:szCs w:val="20"/>
        </w:rPr>
        <w:t xml:space="preserve"> Therefore, the </w:t>
      </w:r>
      <w:r w:rsidRPr="006B643B">
        <w:rPr>
          <w:rFonts w:ascii="Arial" w:hAnsi="Arial" w:cs="Arial"/>
          <w:bCs/>
          <w:sz w:val="20"/>
          <w:szCs w:val="20"/>
        </w:rPr>
        <w:t>specified CA bandwidth combination sets for the CA configurations within the same fallback group should not be directly linked to the Fallback Group requirement</w:t>
      </w:r>
      <w:r w:rsidR="009C2B14">
        <w:rPr>
          <w:rFonts w:ascii="Arial" w:hAnsi="Arial" w:cs="Arial"/>
          <w:bCs/>
          <w:sz w:val="20"/>
          <w:szCs w:val="20"/>
        </w:rPr>
        <w:t xml:space="preserve">. As a result, RAN4 concludes that </w:t>
      </w:r>
      <w:r w:rsidR="009C2B14" w:rsidRPr="009C2B14">
        <w:rPr>
          <w:rFonts w:ascii="Arial" w:hAnsi="Arial" w:cs="Arial"/>
          <w:bCs/>
          <w:sz w:val="20"/>
          <w:szCs w:val="20"/>
        </w:rPr>
        <w:t>the misalignment of the specified carrier bandwidth sets among the CA BW classes in the same fallback group would not be an issue for the Fallback Group requirement.</w:t>
      </w:r>
    </w:p>
    <w:p w14:paraId="2A2BF702" w14:textId="77777777" w:rsidR="006E08A4" w:rsidRDefault="006E08A4" w:rsidP="006E08A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B25A41F" w14:textId="77777777" w:rsidR="006E08A4" w:rsidRPr="0057672C" w:rsidRDefault="006E08A4" w:rsidP="006E08A4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2E15FD86" w14:textId="77777777" w:rsidR="006E08A4" w:rsidRPr="0057672C" w:rsidRDefault="006E08A4" w:rsidP="006E08A4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1CABC35E" w14:textId="797CE720" w:rsidR="006E08A4" w:rsidRPr="0057672C" w:rsidRDefault="006E08A4" w:rsidP="006E08A4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RAN2 to take RAN4</w:t>
      </w:r>
      <w:r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9C2B14">
        <w:rPr>
          <w:rFonts w:ascii="Arial" w:hAnsi="Arial" w:cs="Arial"/>
          <w:sz w:val="20"/>
          <w:szCs w:val="20"/>
        </w:rPr>
        <w:t>conclusion</w:t>
      </w:r>
      <w:r>
        <w:rPr>
          <w:rFonts w:ascii="Arial" w:hAnsi="Arial" w:cs="Arial"/>
          <w:sz w:val="20"/>
          <w:szCs w:val="20"/>
        </w:rPr>
        <w:t xml:space="preserve"> above </w:t>
      </w:r>
      <w:r w:rsidRPr="0057672C">
        <w:rPr>
          <w:rFonts w:ascii="Arial" w:hAnsi="Arial" w:cs="Arial"/>
          <w:sz w:val="20"/>
          <w:szCs w:val="20"/>
        </w:rPr>
        <w:t>into consideration</w:t>
      </w:r>
      <w:r w:rsidR="009C2B14">
        <w:rPr>
          <w:rFonts w:ascii="Arial" w:hAnsi="Arial" w:cs="Arial"/>
          <w:sz w:val="20"/>
          <w:szCs w:val="20"/>
        </w:rPr>
        <w:t xml:space="preserve"> on the </w:t>
      </w:r>
      <w:r w:rsidR="009C2B14" w:rsidRPr="006B643B">
        <w:rPr>
          <w:rFonts w:ascii="Arial" w:hAnsi="Arial" w:cs="Arial"/>
          <w:bCs/>
          <w:sz w:val="20"/>
          <w:szCs w:val="20"/>
        </w:rPr>
        <w:t>“Fallback Group” requirement for bandwidth class</w:t>
      </w:r>
      <w:r w:rsidR="009C2B14">
        <w:rPr>
          <w:rFonts w:ascii="Arial" w:hAnsi="Arial" w:cs="Arial"/>
          <w:bCs/>
          <w:sz w:val="20"/>
          <w:szCs w:val="20"/>
        </w:rPr>
        <w:t>.</w:t>
      </w:r>
    </w:p>
    <w:p w14:paraId="04729DC8" w14:textId="77777777" w:rsidR="006E08A4" w:rsidRPr="00E13DCA" w:rsidRDefault="006E08A4" w:rsidP="006E08A4">
      <w:pPr>
        <w:ind w:left="994" w:hanging="994"/>
        <w:rPr>
          <w:rFonts w:ascii="Arial" w:hAnsi="Arial" w:cs="Arial"/>
          <w:b/>
        </w:rPr>
      </w:pPr>
    </w:p>
    <w:p w14:paraId="3C1BB0B6" w14:textId="77777777" w:rsidR="006E08A4" w:rsidRPr="0057672C" w:rsidRDefault="006E08A4" w:rsidP="006E08A4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0D5712A8" w14:textId="77777777" w:rsidR="006E08A4" w:rsidRPr="0057672C" w:rsidRDefault="006E08A4" w:rsidP="006E08A4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>
        <w:rPr>
          <w:rFonts w:ascii="Arial" w:hAnsi="Arial" w:cs="Arial"/>
          <w:sz w:val="20"/>
          <w:szCs w:val="20"/>
        </w:rPr>
        <w:t>6bis-e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April</w:t>
      </w:r>
      <w:r w:rsidRPr="0057672C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>7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26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     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Online</w:t>
      </w:r>
    </w:p>
    <w:p w14:paraId="7C42CCD6" w14:textId="60737705" w:rsidR="0057672C" w:rsidRPr="0057672C" w:rsidRDefault="006E08A4" w:rsidP="006E08A4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>
        <w:rPr>
          <w:rFonts w:ascii="Arial" w:hAnsi="Arial" w:cs="Arial"/>
          <w:sz w:val="20"/>
          <w:szCs w:val="20"/>
        </w:rPr>
        <w:t>7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May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  <w:vertAlign w:val="superscript"/>
        </w:rPr>
        <w:t>nd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26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>South Korea</w:t>
      </w:r>
    </w:p>
    <w:sectPr w:rsidR="0057672C" w:rsidRPr="0057672C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5F59" w14:textId="77777777" w:rsidR="00255198" w:rsidRDefault="00255198">
      <w:r>
        <w:separator/>
      </w:r>
    </w:p>
  </w:endnote>
  <w:endnote w:type="continuationSeparator" w:id="0">
    <w:p w14:paraId="6D6BD943" w14:textId="77777777" w:rsidR="00255198" w:rsidRDefault="0025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CD6A3" w14:textId="77777777" w:rsidR="00255198" w:rsidRDefault="00255198">
      <w:r>
        <w:separator/>
      </w:r>
    </w:p>
  </w:footnote>
  <w:footnote w:type="continuationSeparator" w:id="0">
    <w:p w14:paraId="41902BEE" w14:textId="77777777" w:rsidR="00255198" w:rsidRDefault="00255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3744C6"/>
    <w:multiLevelType w:val="hybridMultilevel"/>
    <w:tmpl w:val="961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5562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5095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326573">
    <w:abstractNumId w:val="1"/>
  </w:num>
  <w:num w:numId="4" w16cid:durableId="512186185">
    <w:abstractNumId w:val="13"/>
  </w:num>
  <w:num w:numId="5" w16cid:durableId="769661231">
    <w:abstractNumId w:val="2"/>
  </w:num>
  <w:num w:numId="6" w16cid:durableId="174224675">
    <w:abstractNumId w:val="2"/>
  </w:num>
  <w:num w:numId="7" w16cid:durableId="1433477290">
    <w:abstractNumId w:val="10"/>
  </w:num>
  <w:num w:numId="8" w16cid:durableId="1386834277">
    <w:abstractNumId w:val="3"/>
  </w:num>
  <w:num w:numId="9" w16cid:durableId="829637062">
    <w:abstractNumId w:val="11"/>
  </w:num>
  <w:num w:numId="10" w16cid:durableId="1197429845">
    <w:abstractNumId w:val="4"/>
  </w:num>
  <w:num w:numId="11" w16cid:durableId="340009107">
    <w:abstractNumId w:val="5"/>
  </w:num>
  <w:num w:numId="12" w16cid:durableId="688222034">
    <w:abstractNumId w:val="15"/>
  </w:num>
  <w:num w:numId="13" w16cid:durableId="1387601653">
    <w:abstractNumId w:val="7"/>
  </w:num>
  <w:num w:numId="14" w16cid:durableId="1743210093">
    <w:abstractNumId w:val="8"/>
  </w:num>
  <w:num w:numId="15" w16cid:durableId="497698117">
    <w:abstractNumId w:val="12"/>
  </w:num>
  <w:num w:numId="16" w16cid:durableId="2082412340">
    <w:abstractNumId w:val="16"/>
  </w:num>
  <w:num w:numId="17" w16cid:durableId="1415130123">
    <w:abstractNumId w:val="9"/>
  </w:num>
  <w:num w:numId="18" w16cid:durableId="69163289">
    <w:abstractNumId w:val="6"/>
  </w:num>
  <w:num w:numId="19" w16cid:durableId="314578446">
    <w:abstractNumId w:val="14"/>
  </w:num>
  <w:num w:numId="20" w16cid:durableId="12436398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503B"/>
    <w:rsid w:val="00016134"/>
    <w:rsid w:val="000206DB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6605"/>
    <w:rsid w:val="000570B1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2F01"/>
    <w:rsid w:val="00095EA8"/>
    <w:rsid w:val="000A0C3B"/>
    <w:rsid w:val="000A365D"/>
    <w:rsid w:val="000A68F3"/>
    <w:rsid w:val="000B4686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13A07"/>
    <w:rsid w:val="00114E2C"/>
    <w:rsid w:val="00121103"/>
    <w:rsid w:val="0012244E"/>
    <w:rsid w:val="00133525"/>
    <w:rsid w:val="00141326"/>
    <w:rsid w:val="00146BF3"/>
    <w:rsid w:val="001476E2"/>
    <w:rsid w:val="001655BB"/>
    <w:rsid w:val="0016611C"/>
    <w:rsid w:val="00166B5C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D02C2"/>
    <w:rsid w:val="001D1470"/>
    <w:rsid w:val="001D2A82"/>
    <w:rsid w:val="001E145D"/>
    <w:rsid w:val="001F0C1D"/>
    <w:rsid w:val="001F1132"/>
    <w:rsid w:val="001F168B"/>
    <w:rsid w:val="001F180F"/>
    <w:rsid w:val="001F6FF3"/>
    <w:rsid w:val="00204648"/>
    <w:rsid w:val="00215C07"/>
    <w:rsid w:val="0021744E"/>
    <w:rsid w:val="0022541F"/>
    <w:rsid w:val="00231349"/>
    <w:rsid w:val="002347A2"/>
    <w:rsid w:val="00234D70"/>
    <w:rsid w:val="00240B31"/>
    <w:rsid w:val="002450A4"/>
    <w:rsid w:val="00247926"/>
    <w:rsid w:val="00255198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51BE"/>
    <w:rsid w:val="002A797D"/>
    <w:rsid w:val="002B1B99"/>
    <w:rsid w:val="002B36A1"/>
    <w:rsid w:val="002B566D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F4933"/>
    <w:rsid w:val="002F4F9E"/>
    <w:rsid w:val="00302C30"/>
    <w:rsid w:val="0030430D"/>
    <w:rsid w:val="00311180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74C8C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14A8"/>
    <w:rsid w:val="004166A1"/>
    <w:rsid w:val="0041733B"/>
    <w:rsid w:val="00420FB8"/>
    <w:rsid w:val="00423334"/>
    <w:rsid w:val="00426737"/>
    <w:rsid w:val="0043242D"/>
    <w:rsid w:val="004345EC"/>
    <w:rsid w:val="00443E4D"/>
    <w:rsid w:val="00453FE3"/>
    <w:rsid w:val="00463240"/>
    <w:rsid w:val="00470E29"/>
    <w:rsid w:val="004728B7"/>
    <w:rsid w:val="0047564A"/>
    <w:rsid w:val="00475AC6"/>
    <w:rsid w:val="004768DA"/>
    <w:rsid w:val="004812DD"/>
    <w:rsid w:val="004819D5"/>
    <w:rsid w:val="004826A9"/>
    <w:rsid w:val="00486256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4E80"/>
    <w:rsid w:val="004C6022"/>
    <w:rsid w:val="004C7C52"/>
    <w:rsid w:val="004D3578"/>
    <w:rsid w:val="004D5ADE"/>
    <w:rsid w:val="004D5EB9"/>
    <w:rsid w:val="004E213A"/>
    <w:rsid w:val="004E2762"/>
    <w:rsid w:val="004F0988"/>
    <w:rsid w:val="004F3340"/>
    <w:rsid w:val="004F3E3D"/>
    <w:rsid w:val="004F7D81"/>
    <w:rsid w:val="004F7DEF"/>
    <w:rsid w:val="005038CA"/>
    <w:rsid w:val="00523F59"/>
    <w:rsid w:val="00531036"/>
    <w:rsid w:val="0053388B"/>
    <w:rsid w:val="00534BE5"/>
    <w:rsid w:val="00535773"/>
    <w:rsid w:val="00543E6C"/>
    <w:rsid w:val="00556D61"/>
    <w:rsid w:val="00563714"/>
    <w:rsid w:val="00565087"/>
    <w:rsid w:val="00567534"/>
    <w:rsid w:val="00572E14"/>
    <w:rsid w:val="0057672C"/>
    <w:rsid w:val="005776DB"/>
    <w:rsid w:val="005834F5"/>
    <w:rsid w:val="00586D0A"/>
    <w:rsid w:val="00586DA7"/>
    <w:rsid w:val="00594F57"/>
    <w:rsid w:val="005973BE"/>
    <w:rsid w:val="005A4921"/>
    <w:rsid w:val="005A5986"/>
    <w:rsid w:val="005A656C"/>
    <w:rsid w:val="005B363E"/>
    <w:rsid w:val="005B74DA"/>
    <w:rsid w:val="005C2501"/>
    <w:rsid w:val="005C25FF"/>
    <w:rsid w:val="005C43AC"/>
    <w:rsid w:val="005D2E01"/>
    <w:rsid w:val="005D7526"/>
    <w:rsid w:val="005E2982"/>
    <w:rsid w:val="005E66AC"/>
    <w:rsid w:val="005E69AE"/>
    <w:rsid w:val="005F23E7"/>
    <w:rsid w:val="005F39D5"/>
    <w:rsid w:val="0060129F"/>
    <w:rsid w:val="00602AEA"/>
    <w:rsid w:val="006073EA"/>
    <w:rsid w:val="00607E3C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7114"/>
    <w:rsid w:val="006528E0"/>
    <w:rsid w:val="00655CE1"/>
    <w:rsid w:val="00656B9D"/>
    <w:rsid w:val="00662106"/>
    <w:rsid w:val="00663541"/>
    <w:rsid w:val="0066559E"/>
    <w:rsid w:val="0068290F"/>
    <w:rsid w:val="0068530E"/>
    <w:rsid w:val="00687D57"/>
    <w:rsid w:val="006953E4"/>
    <w:rsid w:val="006A1955"/>
    <w:rsid w:val="006A2C3D"/>
    <w:rsid w:val="006A323F"/>
    <w:rsid w:val="006A7137"/>
    <w:rsid w:val="006A7DEF"/>
    <w:rsid w:val="006B30D0"/>
    <w:rsid w:val="006B643B"/>
    <w:rsid w:val="006C228A"/>
    <w:rsid w:val="006C3D95"/>
    <w:rsid w:val="006C4448"/>
    <w:rsid w:val="006C6B22"/>
    <w:rsid w:val="006D0F9A"/>
    <w:rsid w:val="006D7B72"/>
    <w:rsid w:val="006E08A4"/>
    <w:rsid w:val="006E5C86"/>
    <w:rsid w:val="006F137C"/>
    <w:rsid w:val="006F366F"/>
    <w:rsid w:val="006F4A2D"/>
    <w:rsid w:val="006F4D01"/>
    <w:rsid w:val="006F5C12"/>
    <w:rsid w:val="00701A75"/>
    <w:rsid w:val="0070297F"/>
    <w:rsid w:val="0070556D"/>
    <w:rsid w:val="00711CF9"/>
    <w:rsid w:val="00713C44"/>
    <w:rsid w:val="0071674C"/>
    <w:rsid w:val="00726D0F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0CE9"/>
    <w:rsid w:val="00772FB5"/>
    <w:rsid w:val="00774DA4"/>
    <w:rsid w:val="00781F0F"/>
    <w:rsid w:val="007833DA"/>
    <w:rsid w:val="0079544F"/>
    <w:rsid w:val="007A57AC"/>
    <w:rsid w:val="007A6283"/>
    <w:rsid w:val="007A7C22"/>
    <w:rsid w:val="007B0300"/>
    <w:rsid w:val="007B600E"/>
    <w:rsid w:val="007D12CB"/>
    <w:rsid w:val="007D1CA7"/>
    <w:rsid w:val="007E1E1E"/>
    <w:rsid w:val="007E27DA"/>
    <w:rsid w:val="007E5AE9"/>
    <w:rsid w:val="007E6354"/>
    <w:rsid w:val="007F0F4A"/>
    <w:rsid w:val="007F1CFA"/>
    <w:rsid w:val="008028A4"/>
    <w:rsid w:val="00802B8D"/>
    <w:rsid w:val="00802C23"/>
    <w:rsid w:val="00805884"/>
    <w:rsid w:val="00806E29"/>
    <w:rsid w:val="00811A62"/>
    <w:rsid w:val="00814664"/>
    <w:rsid w:val="00814EEB"/>
    <w:rsid w:val="0081783A"/>
    <w:rsid w:val="00820B25"/>
    <w:rsid w:val="0082493D"/>
    <w:rsid w:val="00825EDF"/>
    <w:rsid w:val="00830747"/>
    <w:rsid w:val="0083755B"/>
    <w:rsid w:val="00840DCA"/>
    <w:rsid w:val="008454C5"/>
    <w:rsid w:val="00851681"/>
    <w:rsid w:val="0085227D"/>
    <w:rsid w:val="00854543"/>
    <w:rsid w:val="0085666A"/>
    <w:rsid w:val="0085783F"/>
    <w:rsid w:val="00870EB0"/>
    <w:rsid w:val="008768CA"/>
    <w:rsid w:val="00880889"/>
    <w:rsid w:val="00886F35"/>
    <w:rsid w:val="0089062C"/>
    <w:rsid w:val="00895E23"/>
    <w:rsid w:val="0089653E"/>
    <w:rsid w:val="008A3527"/>
    <w:rsid w:val="008A5F18"/>
    <w:rsid w:val="008A78FF"/>
    <w:rsid w:val="008C2245"/>
    <w:rsid w:val="008C384C"/>
    <w:rsid w:val="008C494B"/>
    <w:rsid w:val="008D4F18"/>
    <w:rsid w:val="008E2413"/>
    <w:rsid w:val="008E6C87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072"/>
    <w:rsid w:val="00917334"/>
    <w:rsid w:val="00917CCB"/>
    <w:rsid w:val="00921E71"/>
    <w:rsid w:val="00924C53"/>
    <w:rsid w:val="00930919"/>
    <w:rsid w:val="00934C80"/>
    <w:rsid w:val="00935136"/>
    <w:rsid w:val="00942EC2"/>
    <w:rsid w:val="0094625B"/>
    <w:rsid w:val="00952E04"/>
    <w:rsid w:val="00955390"/>
    <w:rsid w:val="009574BA"/>
    <w:rsid w:val="00957852"/>
    <w:rsid w:val="00957B49"/>
    <w:rsid w:val="009636D6"/>
    <w:rsid w:val="00964DA3"/>
    <w:rsid w:val="00965947"/>
    <w:rsid w:val="00965ED0"/>
    <w:rsid w:val="009751F6"/>
    <w:rsid w:val="00984308"/>
    <w:rsid w:val="009929FF"/>
    <w:rsid w:val="009B236A"/>
    <w:rsid w:val="009B373D"/>
    <w:rsid w:val="009B3A45"/>
    <w:rsid w:val="009C2313"/>
    <w:rsid w:val="009C2B14"/>
    <w:rsid w:val="009C3639"/>
    <w:rsid w:val="009C4F99"/>
    <w:rsid w:val="009D2B95"/>
    <w:rsid w:val="009D4870"/>
    <w:rsid w:val="009D528F"/>
    <w:rsid w:val="009E23D5"/>
    <w:rsid w:val="009E6126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790F"/>
    <w:rsid w:val="00A517B0"/>
    <w:rsid w:val="00A53724"/>
    <w:rsid w:val="00A542F7"/>
    <w:rsid w:val="00A5609E"/>
    <w:rsid w:val="00A625A6"/>
    <w:rsid w:val="00A6728C"/>
    <w:rsid w:val="00A67816"/>
    <w:rsid w:val="00A70BF5"/>
    <w:rsid w:val="00A7175A"/>
    <w:rsid w:val="00A73129"/>
    <w:rsid w:val="00A747AC"/>
    <w:rsid w:val="00A75621"/>
    <w:rsid w:val="00A82346"/>
    <w:rsid w:val="00A83518"/>
    <w:rsid w:val="00A9004D"/>
    <w:rsid w:val="00A92BA1"/>
    <w:rsid w:val="00A942D0"/>
    <w:rsid w:val="00A96EF1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0DB1"/>
    <w:rsid w:val="00AE3797"/>
    <w:rsid w:val="00AF7AB0"/>
    <w:rsid w:val="00B02E1D"/>
    <w:rsid w:val="00B039C5"/>
    <w:rsid w:val="00B128FD"/>
    <w:rsid w:val="00B150E6"/>
    <w:rsid w:val="00B15449"/>
    <w:rsid w:val="00B3227E"/>
    <w:rsid w:val="00B33575"/>
    <w:rsid w:val="00B35505"/>
    <w:rsid w:val="00B37C70"/>
    <w:rsid w:val="00B44F81"/>
    <w:rsid w:val="00B50264"/>
    <w:rsid w:val="00B51CDC"/>
    <w:rsid w:val="00B5302C"/>
    <w:rsid w:val="00B65A49"/>
    <w:rsid w:val="00B73C07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290E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F01FB"/>
    <w:rsid w:val="00BF095A"/>
    <w:rsid w:val="00BF128E"/>
    <w:rsid w:val="00BF4C3B"/>
    <w:rsid w:val="00BF5A53"/>
    <w:rsid w:val="00BF692E"/>
    <w:rsid w:val="00C010CD"/>
    <w:rsid w:val="00C0292C"/>
    <w:rsid w:val="00C05CE0"/>
    <w:rsid w:val="00C079CE"/>
    <w:rsid w:val="00C1496A"/>
    <w:rsid w:val="00C16008"/>
    <w:rsid w:val="00C1711F"/>
    <w:rsid w:val="00C2036A"/>
    <w:rsid w:val="00C33079"/>
    <w:rsid w:val="00C331E9"/>
    <w:rsid w:val="00C34D05"/>
    <w:rsid w:val="00C358C6"/>
    <w:rsid w:val="00C37741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757ED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B45A1"/>
    <w:rsid w:val="00CB69DE"/>
    <w:rsid w:val="00CB7AD0"/>
    <w:rsid w:val="00CC5BE3"/>
    <w:rsid w:val="00CD5CF4"/>
    <w:rsid w:val="00CE0B91"/>
    <w:rsid w:val="00CE1B41"/>
    <w:rsid w:val="00CE2F48"/>
    <w:rsid w:val="00CE6DD7"/>
    <w:rsid w:val="00CF20E3"/>
    <w:rsid w:val="00CF3841"/>
    <w:rsid w:val="00CF65B5"/>
    <w:rsid w:val="00D00BA3"/>
    <w:rsid w:val="00D05C22"/>
    <w:rsid w:val="00D14401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1DDD"/>
    <w:rsid w:val="00D56A52"/>
    <w:rsid w:val="00D57972"/>
    <w:rsid w:val="00D603CA"/>
    <w:rsid w:val="00D653C6"/>
    <w:rsid w:val="00D675A9"/>
    <w:rsid w:val="00D738D6"/>
    <w:rsid w:val="00D74B53"/>
    <w:rsid w:val="00D74E7B"/>
    <w:rsid w:val="00D755EB"/>
    <w:rsid w:val="00D75D53"/>
    <w:rsid w:val="00D80235"/>
    <w:rsid w:val="00D81B4C"/>
    <w:rsid w:val="00D84D58"/>
    <w:rsid w:val="00D8507E"/>
    <w:rsid w:val="00D87E00"/>
    <w:rsid w:val="00D90060"/>
    <w:rsid w:val="00D9134D"/>
    <w:rsid w:val="00D92E1E"/>
    <w:rsid w:val="00D97761"/>
    <w:rsid w:val="00DA7A03"/>
    <w:rsid w:val="00DB06CF"/>
    <w:rsid w:val="00DB1818"/>
    <w:rsid w:val="00DB4052"/>
    <w:rsid w:val="00DB79F7"/>
    <w:rsid w:val="00DC309B"/>
    <w:rsid w:val="00DC353B"/>
    <w:rsid w:val="00DC4DA2"/>
    <w:rsid w:val="00DD03FE"/>
    <w:rsid w:val="00DD07AA"/>
    <w:rsid w:val="00DD4C17"/>
    <w:rsid w:val="00DD4D52"/>
    <w:rsid w:val="00DE0507"/>
    <w:rsid w:val="00DE55C3"/>
    <w:rsid w:val="00DF19EA"/>
    <w:rsid w:val="00DF2B1F"/>
    <w:rsid w:val="00DF6189"/>
    <w:rsid w:val="00DF62CD"/>
    <w:rsid w:val="00DF6424"/>
    <w:rsid w:val="00E0294D"/>
    <w:rsid w:val="00E030A1"/>
    <w:rsid w:val="00E06316"/>
    <w:rsid w:val="00E1013E"/>
    <w:rsid w:val="00E13F78"/>
    <w:rsid w:val="00E16509"/>
    <w:rsid w:val="00E2376C"/>
    <w:rsid w:val="00E2413E"/>
    <w:rsid w:val="00E35B70"/>
    <w:rsid w:val="00E3687A"/>
    <w:rsid w:val="00E40AE6"/>
    <w:rsid w:val="00E40E1C"/>
    <w:rsid w:val="00E427F6"/>
    <w:rsid w:val="00E44582"/>
    <w:rsid w:val="00E471F4"/>
    <w:rsid w:val="00E52814"/>
    <w:rsid w:val="00E54B95"/>
    <w:rsid w:val="00E55891"/>
    <w:rsid w:val="00E64596"/>
    <w:rsid w:val="00E7085F"/>
    <w:rsid w:val="00E72324"/>
    <w:rsid w:val="00E725DD"/>
    <w:rsid w:val="00E72ABE"/>
    <w:rsid w:val="00E73578"/>
    <w:rsid w:val="00E74333"/>
    <w:rsid w:val="00E77645"/>
    <w:rsid w:val="00E80040"/>
    <w:rsid w:val="00E963F7"/>
    <w:rsid w:val="00EB1575"/>
    <w:rsid w:val="00EC4847"/>
    <w:rsid w:val="00EC4A25"/>
    <w:rsid w:val="00EC4F16"/>
    <w:rsid w:val="00EC55DC"/>
    <w:rsid w:val="00EC7246"/>
    <w:rsid w:val="00ED7945"/>
    <w:rsid w:val="00EE5AA7"/>
    <w:rsid w:val="00EE7844"/>
    <w:rsid w:val="00EF1788"/>
    <w:rsid w:val="00EF70F3"/>
    <w:rsid w:val="00EF7962"/>
    <w:rsid w:val="00F025A2"/>
    <w:rsid w:val="00F04712"/>
    <w:rsid w:val="00F06F13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0F5C"/>
    <w:rsid w:val="00F827CD"/>
    <w:rsid w:val="00F8682B"/>
    <w:rsid w:val="00F87D29"/>
    <w:rsid w:val="00F90B00"/>
    <w:rsid w:val="00F92945"/>
    <w:rsid w:val="00FA1266"/>
    <w:rsid w:val="00FA29A4"/>
    <w:rsid w:val="00FA3A4C"/>
    <w:rsid w:val="00FB25AE"/>
    <w:rsid w:val="00FB645D"/>
    <w:rsid w:val="00FC1192"/>
    <w:rsid w:val="00FD2950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9E20-81BC-48A6-9E4D-AD8557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3</cp:revision>
  <cp:lastPrinted>2019-02-25T14:05:00Z</cp:lastPrinted>
  <dcterms:created xsi:type="dcterms:W3CDTF">2023-02-17T23:22:00Z</dcterms:created>
  <dcterms:modified xsi:type="dcterms:W3CDTF">2023-02-17T23:26:00Z</dcterms:modified>
  <cp:category/>
</cp:coreProperties>
</file>